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3918796C" w:rsidR="00005339" w:rsidRDefault="001F70F3">
            <w:pPr>
              <w:spacing w:after="120"/>
            </w:pPr>
            <w:r>
              <w:t>HSDR 388 17/05/30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65271A56" w:rsidR="00005339" w:rsidRDefault="0048612C">
            <w:pPr>
              <w:spacing w:after="120"/>
            </w:pPr>
            <w:r>
              <w:t>Siân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283D7AA0" w:rsidR="00005339" w:rsidRDefault="001F70F3">
            <w:pPr>
              <w:spacing w:after="120"/>
            </w:pPr>
            <w:r>
              <w:t>7 September 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6BF3043E" w:rsidR="00005339" w:rsidRDefault="001F70F3">
            <w:pPr>
              <w:spacing w:after="120"/>
            </w:pPr>
            <w:r>
              <w:t>39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0CC8B16B" w:rsidR="00997F2B" w:rsidRPr="001D5EF9" w:rsidRDefault="001F70F3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47CBADAD" w:rsidR="00997F2B" w:rsidRPr="001D5EF9" w:rsidRDefault="001F70F3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47A2B377" w:rsidR="00997F2B" w:rsidRPr="001D5EF9" w:rsidRDefault="001F70F3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6BD2B0B1" w:rsidR="006D4EDE" w:rsidRPr="001D5EF9" w:rsidRDefault="001F70F3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0CD17741" w:rsidR="00997F2B" w:rsidRPr="001D5EF9" w:rsidRDefault="001F70F3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N</w:t>
            </w: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72A053A1" w14:textId="2CD9824A" w:rsidR="00156E60" w:rsidRDefault="00156E60"/>
    <w:sectPr w:rsidR="00156E60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6152B" w14:textId="77777777" w:rsidR="001B019F" w:rsidRDefault="001B019F">
      <w:r>
        <w:separator/>
      </w:r>
    </w:p>
  </w:endnote>
  <w:endnote w:type="continuationSeparator" w:id="0">
    <w:p w14:paraId="04850395" w14:textId="77777777" w:rsidR="001B019F" w:rsidRDefault="001B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96915" w14:textId="77777777" w:rsidR="001B019F" w:rsidRDefault="001B019F">
      <w:r>
        <w:separator/>
      </w:r>
    </w:p>
  </w:footnote>
  <w:footnote w:type="continuationSeparator" w:id="0">
    <w:p w14:paraId="04D0DC2E" w14:textId="77777777" w:rsidR="001B019F" w:rsidRDefault="001B0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6664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56E60"/>
    <w:rsid w:val="001B019F"/>
    <w:rsid w:val="001F70F3"/>
    <w:rsid w:val="00324FBB"/>
    <w:rsid w:val="003D6837"/>
    <w:rsid w:val="0048612C"/>
    <w:rsid w:val="006D4EDE"/>
    <w:rsid w:val="007250C5"/>
    <w:rsid w:val="00753892"/>
    <w:rsid w:val="008F5948"/>
    <w:rsid w:val="00997F2B"/>
    <w:rsid w:val="00A7342D"/>
    <w:rsid w:val="00AD7CC1"/>
    <w:rsid w:val="00C30A6B"/>
    <w:rsid w:val="00C54951"/>
    <w:rsid w:val="00D13799"/>
    <w:rsid w:val="00EA0027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Siân Jones</cp:lastModifiedBy>
  <cp:revision>2</cp:revision>
  <cp:lastPrinted>2004-01-07T13:42:00Z</cp:lastPrinted>
  <dcterms:created xsi:type="dcterms:W3CDTF">2022-09-07T13:31:00Z</dcterms:created>
  <dcterms:modified xsi:type="dcterms:W3CDTF">2022-09-07T13:31:00Z</dcterms:modified>
</cp:coreProperties>
</file>